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1132/26-2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Trennwände und Spinnwände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